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1271D" w14:textId="5EF82138" w:rsidR="00C87E50" w:rsidRDefault="00D93183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59A628C" wp14:editId="12AF67A0">
                <wp:simplePos x="0" y="0"/>
                <wp:positionH relativeFrom="margin">
                  <wp:posOffset>2024380</wp:posOffset>
                </wp:positionH>
                <wp:positionV relativeFrom="paragraph">
                  <wp:posOffset>9461500</wp:posOffset>
                </wp:positionV>
                <wp:extent cx="1682750" cy="292100"/>
                <wp:effectExtent l="0" t="0" r="0" b="0"/>
                <wp:wrapNone/>
                <wp:docPr id="7740140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750" cy="292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2BFC1E" w14:textId="77777777" w:rsidR="00D93183" w:rsidRPr="00D93183" w:rsidRDefault="00D93183" w:rsidP="00D93183">
                            <w:pPr>
                              <w:rPr>
                                <w:rFonts w:ascii="Felix Titling" w:hAnsi="Felix Titling"/>
                                <w:color w:val="EFD115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18"/>
                                <w:szCs w:val="18"/>
                                <w:lang w:val="en-US"/>
                              </w:rPr>
                              <w:t>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9A628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59.4pt;margin-top:745pt;width:132.5pt;height:23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" filled="f" stroked="f" strokeweight=".5pt">
                <v:textbox>
                  <w:txbxContent>
                    <w:p w14:paraId="5C2BFC1E" w14:textId="77777777" w:rsidR="00D93183" w:rsidRPr="00D93183" w:rsidRDefault="00D93183" w:rsidP="00D93183">
                      <w:pPr>
                        <w:rPr>
                          <w:rFonts w:ascii="Felix Titling" w:hAnsi="Felix Titling"/>
                          <w:color w:val="EFD115"/>
                          <w:sz w:val="18"/>
                          <w:szCs w:val="18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18"/>
                          <w:szCs w:val="18"/>
                          <w:lang w:val="en-US"/>
                        </w:rPr>
                        <w:t>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015F29" wp14:editId="1F1C3528">
                <wp:simplePos x="0" y="0"/>
                <wp:positionH relativeFrom="margin">
                  <wp:posOffset>-201295</wp:posOffset>
                </wp:positionH>
                <wp:positionV relativeFrom="paragraph">
                  <wp:posOffset>8826500</wp:posOffset>
                </wp:positionV>
                <wp:extent cx="6134100" cy="412750"/>
                <wp:effectExtent l="0" t="0" r="0" b="6350"/>
                <wp:wrapNone/>
                <wp:docPr id="212589797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C3FB06" w14:textId="77777777" w:rsidR="00D93183" w:rsidRPr="00D93183" w:rsidRDefault="00D93183" w:rsidP="00D93183">
                            <w:pPr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Lorem ipsum dolor sit amet, consectetuer </w:t>
                            </w:r>
                            <w:proofErr w:type="spell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 elit, sed diam nonummy nibh </w:t>
                            </w:r>
                            <w:proofErr w:type="spell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euismod</w:t>
                            </w:r>
                            <w:proofErr w:type="spellEnd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tincidunt</w:t>
                            </w:r>
                            <w:proofErr w:type="spellEnd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ut</w:t>
                            </w:r>
                            <w:proofErr w:type="spellEnd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laoreet</w:t>
                            </w:r>
                            <w:proofErr w:type="spellEnd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 dolore magna </w:t>
                            </w:r>
                            <w:proofErr w:type="spell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aliquam</w:t>
                            </w:r>
                            <w:proofErr w:type="spellEnd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20"/>
                                <w:szCs w:val="20"/>
                                <w:lang w:val="en-US"/>
                              </w:rPr>
                              <w:t>erat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15F29" id="_x0000_s1027" type="#_x0000_t202" style="position:absolute;margin-left:-15.85pt;margin-top:695pt;width:483pt;height:32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" filled="f" stroked="f" strokeweight=".5pt">
                <v:textbox>
                  <w:txbxContent>
                    <w:p w14:paraId="6DC3FB06" w14:textId="77777777" w:rsidR="00D93183" w:rsidRPr="00D93183" w:rsidRDefault="00D93183" w:rsidP="00D93183">
                      <w:pPr>
                        <w:jc w:val="center"/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Lorem ipsum dolor sit amet, consectetuer </w:t>
                      </w:r>
                      <w:proofErr w:type="spell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adipiscing</w:t>
                      </w:r>
                      <w:proofErr w:type="spellEnd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 elit, sed diam nonummy nibh </w:t>
                      </w:r>
                      <w:proofErr w:type="spell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euismod</w:t>
                      </w:r>
                      <w:proofErr w:type="spellEnd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tincidunt</w:t>
                      </w:r>
                      <w:proofErr w:type="spellEnd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ut</w:t>
                      </w:r>
                      <w:proofErr w:type="spellEnd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laoreet</w:t>
                      </w:r>
                      <w:proofErr w:type="spellEnd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 dolore magna </w:t>
                      </w:r>
                      <w:proofErr w:type="spell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aliquam</w:t>
                      </w:r>
                      <w:proofErr w:type="spellEnd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D93183">
                        <w:rPr>
                          <w:rFonts w:ascii="Felix Titling" w:hAnsi="Felix Titling"/>
                          <w:color w:val="EFD115"/>
                          <w:sz w:val="20"/>
                          <w:szCs w:val="20"/>
                          <w:lang w:val="en-US"/>
                        </w:rPr>
                        <w:t>erat</w:t>
                      </w:r>
                      <w:proofErr w:type="spellEnd"/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FBF10C2" wp14:editId="71737374">
                <wp:simplePos x="0" y="0"/>
                <wp:positionH relativeFrom="margin">
                  <wp:posOffset>1714500</wp:posOffset>
                </wp:positionH>
                <wp:positionV relativeFrom="paragraph">
                  <wp:posOffset>7835900</wp:posOffset>
                </wp:positionV>
                <wp:extent cx="2228850" cy="933450"/>
                <wp:effectExtent l="0" t="0" r="0" b="0"/>
                <wp:wrapNone/>
                <wp:docPr id="3265503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1109AA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October 31,2023</w:t>
                            </w:r>
                          </w:p>
                          <w:p w14:paraId="2EAC821F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At this Club</w:t>
                            </w:r>
                          </w:p>
                          <w:p w14:paraId="2B089E0E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on this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F10C2" id="_x0000_s1028" type="#_x0000_t202" style="position:absolute;margin-left:135pt;margin-top:617pt;width:175.5pt;height:73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" filled="f" stroked="f" strokeweight=".5pt">
                <v:textbox>
                  <w:txbxContent>
                    <w:p w14:paraId="3E1109AA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October 31,2023</w:t>
                      </w:r>
                    </w:p>
                    <w:p w14:paraId="2EAC821F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At this Club</w:t>
                      </w:r>
                    </w:p>
                    <w:p w14:paraId="2B089E0E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on this address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514407" wp14:editId="678B98D8">
                <wp:simplePos x="0" y="0"/>
                <wp:positionH relativeFrom="column">
                  <wp:posOffset>596900</wp:posOffset>
                </wp:positionH>
                <wp:positionV relativeFrom="paragraph">
                  <wp:posOffset>7988300</wp:posOffset>
                </wp:positionV>
                <wp:extent cx="1174750" cy="628650"/>
                <wp:effectExtent l="0" t="0" r="0" b="0"/>
                <wp:wrapNone/>
                <wp:docPr id="781093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475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E7EED3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20$</w:t>
                            </w:r>
                          </w:p>
                          <w:p w14:paraId="69C21381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Entry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514407" id="_x0000_s1029" type="#_x0000_t202" style="position:absolute;margin-left:47pt;margin-top:629pt;width:92.5pt;height:4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" filled="f" stroked="f" strokeweight=".5pt">
                <v:textbox>
                  <w:txbxContent>
                    <w:p w14:paraId="71E7EED3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20$</w:t>
                      </w:r>
                    </w:p>
                    <w:p w14:paraId="69C21381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Entry</w:t>
                      </w:r>
                    </w:p>
                  </w:txbxContent>
                </v:textbox>
              </v:shape>
            </w:pict>
          </mc:Fallback>
        </mc:AlternateContent>
      </w:r>
      <w:r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F8211B" wp14:editId="42B58D2C">
                <wp:simplePos x="0" y="0"/>
                <wp:positionH relativeFrom="margin">
                  <wp:posOffset>3930650</wp:posOffset>
                </wp:positionH>
                <wp:positionV relativeFrom="paragraph">
                  <wp:posOffset>7978775</wp:posOffset>
                </wp:positionV>
                <wp:extent cx="1398270" cy="647700"/>
                <wp:effectExtent l="0" t="0" r="0" b="0"/>
                <wp:wrapNone/>
                <wp:docPr id="2660019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827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70C1C3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9pm</w:t>
                            </w:r>
                          </w:p>
                          <w:p w14:paraId="1FC60FE9" w14:textId="77777777" w:rsidR="00D93183" w:rsidRPr="00D93183" w:rsidRDefault="00D93183" w:rsidP="00D93183">
                            <w:pPr>
                              <w:spacing w:after="0"/>
                              <w:jc w:val="center"/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Felix Titling" w:hAnsi="Felix Titling"/>
                                <w:color w:val="EFD115"/>
                                <w:sz w:val="32"/>
                                <w:szCs w:val="32"/>
                                <w:lang w:val="en-US"/>
                              </w:rPr>
                              <w:t>onwards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8211B" id="_x0000_s1030" type="#_x0000_t202" style="position:absolute;margin-left:309.5pt;margin-top:628.25pt;width:110.1pt;height:5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" filled="f" stroked="f" strokeweight=".5pt">
                <v:textbox>
                  <w:txbxContent>
                    <w:p w14:paraId="2B70C1C3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9pm</w:t>
                      </w:r>
                    </w:p>
                    <w:p w14:paraId="1FC60FE9" w14:textId="77777777" w:rsidR="00D93183" w:rsidRPr="00D93183" w:rsidRDefault="00D93183" w:rsidP="00D93183">
                      <w:pPr>
                        <w:spacing w:after="0"/>
                        <w:jc w:val="center"/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</w:pPr>
                      <w:r w:rsidRPr="00D93183">
                        <w:rPr>
                          <w:rFonts w:ascii="Felix Titling" w:hAnsi="Felix Titling"/>
                          <w:color w:val="EFD115"/>
                          <w:sz w:val="32"/>
                          <w:szCs w:val="32"/>
                          <w:lang w:val="en-US"/>
                        </w:rPr>
                        <w:t>onwards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87E50">
        <w:rPr>
          <w:noProof/>
          <w:color w:val="E038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9C4221" wp14:editId="7A7061D2">
                <wp:simplePos x="0" y="0"/>
                <wp:positionH relativeFrom="margin">
                  <wp:posOffset>1446530</wp:posOffset>
                </wp:positionH>
                <wp:positionV relativeFrom="paragraph">
                  <wp:posOffset>-241300</wp:posOffset>
                </wp:positionV>
                <wp:extent cx="2838450" cy="812800"/>
                <wp:effectExtent l="0" t="0" r="0" b="6350"/>
                <wp:wrapNone/>
                <wp:docPr id="7131309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81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5A9CD8" w14:textId="77777777" w:rsidR="00C87E50" w:rsidRPr="00D93183" w:rsidRDefault="00C87E50" w:rsidP="00C87E50">
                            <w:pPr>
                              <w:rPr>
                                <w:rFonts w:ascii="Hallowen Inline" w:hAnsi="Hallowen Inline"/>
                                <w:color w:val="E03826"/>
                                <w:sz w:val="80"/>
                                <w:szCs w:val="80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Hallowen Inline" w:hAnsi="Hallowen Inline"/>
                                <w:color w:val="E03826"/>
                                <w:sz w:val="80"/>
                                <w:szCs w:val="80"/>
                                <w:lang w:val="en-US"/>
                              </w:rPr>
                              <w:t>Halloween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C4221" id="_x0000_s1031" type="#_x0000_t202" style="position:absolute;margin-left:113.9pt;margin-top:-19pt;width:223.5pt;height:64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" filled="f" stroked="f" strokeweight=".5pt">
                <v:textbox>
                  <w:txbxContent>
                    <w:p w14:paraId="155A9CD8" w14:textId="77777777" w:rsidR="00C87E50" w:rsidRPr="00D93183" w:rsidRDefault="00C87E50" w:rsidP="00C87E50">
                      <w:pPr>
                        <w:rPr>
                          <w:rFonts w:ascii="Hallowen Inline" w:hAnsi="Hallowen Inline"/>
                          <w:color w:val="E03826"/>
                          <w:sz w:val="80"/>
                          <w:szCs w:val="80"/>
                          <w:lang w:val="en-US"/>
                        </w:rPr>
                      </w:pPr>
                      <w:r w:rsidRPr="00D93183">
                        <w:rPr>
                          <w:rFonts w:ascii="Hallowen Inline" w:hAnsi="Hallowen Inline"/>
                          <w:color w:val="E03826"/>
                          <w:sz w:val="80"/>
                          <w:szCs w:val="80"/>
                          <w:lang w:val="en-US"/>
                        </w:rPr>
                        <w:t>Halloween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87E50">
        <w:rPr>
          <w:noProof/>
          <w:color w:val="E0382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359578" wp14:editId="5303DEF1">
                <wp:simplePos x="0" y="0"/>
                <wp:positionH relativeFrom="margin">
                  <wp:posOffset>538480</wp:posOffset>
                </wp:positionH>
                <wp:positionV relativeFrom="paragraph">
                  <wp:posOffset>311150</wp:posOffset>
                </wp:positionV>
                <wp:extent cx="4654550" cy="730250"/>
                <wp:effectExtent l="0" t="0" r="0" b="0"/>
                <wp:wrapNone/>
                <wp:docPr id="19650654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4550" cy="730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C5434C" w14:textId="77777777" w:rsidR="00C87E50" w:rsidRPr="00D93183" w:rsidRDefault="00C87E50" w:rsidP="00C87E50">
                            <w:pPr>
                              <w:rPr>
                                <w:rFonts w:ascii="Hallowen Inline" w:hAnsi="Hallowen Inline"/>
                                <w:color w:val="FFFFFF" w:themeColor="background1"/>
                                <w:sz w:val="80"/>
                                <w:szCs w:val="80"/>
                                <w:lang w:val="en-US"/>
                              </w:rPr>
                            </w:pPr>
                            <w:r w:rsidRPr="00D93183">
                              <w:rPr>
                                <w:rFonts w:ascii="Hallowen Inline" w:hAnsi="Hallowen Inline"/>
                                <w:color w:val="FFFFFF" w:themeColor="background1"/>
                                <w:sz w:val="80"/>
                                <w:szCs w:val="80"/>
                                <w:lang w:val="en-US"/>
                              </w:rPr>
                              <w:t>Horror Night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59578" id="_x0000_s1032" type="#_x0000_t202" style="position:absolute;margin-left:42.4pt;margin-top:24.5pt;width:366.5pt;height:57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" filled="f" stroked="f" strokeweight=".5pt">
                <v:textbox>
                  <w:txbxContent>
                    <w:p w14:paraId="3AC5434C" w14:textId="77777777" w:rsidR="00C87E50" w:rsidRPr="00D93183" w:rsidRDefault="00C87E50" w:rsidP="00C87E50">
                      <w:pPr>
                        <w:rPr>
                          <w:rFonts w:ascii="Hallowen Inline" w:hAnsi="Hallowen Inline"/>
                          <w:color w:val="FFFFFF" w:themeColor="background1"/>
                          <w:sz w:val="80"/>
                          <w:szCs w:val="80"/>
                          <w:lang w:val="en-US"/>
                        </w:rPr>
                      </w:pPr>
                      <w:r w:rsidRPr="00D93183">
                        <w:rPr>
                          <w:rFonts w:ascii="Hallowen Inline" w:hAnsi="Hallowen Inline"/>
                          <w:color w:val="FFFFFF" w:themeColor="background1"/>
                          <w:sz w:val="80"/>
                          <w:szCs w:val="80"/>
                          <w:lang w:val="en-US"/>
                        </w:rPr>
                        <w:t>Horror Night Party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7E50">
        <w:rPr>
          <w:noProof/>
        </w:rPr>
        <w:drawing>
          <wp:anchor distT="0" distB="0" distL="114300" distR="114300" simplePos="0" relativeHeight="251658240" behindDoc="1" locked="0" layoutInCell="1" allowOverlap="1" wp14:anchorId="2D86DEC4" wp14:editId="7CBD4142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56072" cy="10680700"/>
            <wp:effectExtent l="0" t="0" r="6985" b="6350"/>
            <wp:wrapNone/>
            <wp:docPr id="6700235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072" cy="1068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7E50">
        <w:br w:type="page"/>
      </w:r>
    </w:p>
    <w:p w14:paraId="75AA9775" w14:textId="7A5EE66B" w:rsidR="00C87E50" w:rsidRDefault="00D93183"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5BAA157" wp14:editId="03CC53DC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55327" cy="1330036"/>
                <wp:effectExtent l="0" t="0" r="0" b="3810"/>
                <wp:wrapNone/>
                <wp:docPr id="1000000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5327" cy="1330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76CA50" w14:textId="77777777" w:rsidR="00D93183" w:rsidRDefault="00D93183" w:rsidP="00D93183">
                            <w:pPr>
                              <w:spacing w:line="276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0DB6BE0A" wp14:editId="36A5313E">
                                  <wp:extent cx="2215661" cy="443132"/>
                                  <wp:effectExtent l="0" t="0" r="0" b="0"/>
                                  <wp:docPr id="2140270629" name="Picture 21402706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2475" cy="46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3C0A26" w14:textId="77777777" w:rsidR="00D93183" w:rsidRPr="00B36E82" w:rsidRDefault="00D93183" w:rsidP="00D93183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 xml:space="preserve">© </w:t>
                            </w:r>
                            <w:hyperlink r:id="rId6" w:tgtFrame="_blank" w:history="1">
                              <w:proofErr w:type="spellStart"/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val="en-PK" w:eastAsia="en-PK"/>
                                  <w14:ligatures w14:val="none"/>
                                </w:rPr>
                                <w:t>WordLayouts</w:t>
                              </w:r>
                              <w:proofErr w:type="spellEnd"/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>. All Rights Reserved.</w:t>
                            </w:r>
                          </w:p>
                          <w:p w14:paraId="175E184B" w14:textId="77777777" w:rsidR="00D93183" w:rsidRPr="00B36E82" w:rsidRDefault="00D93183" w:rsidP="00D93183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 xml:space="preserve">By downloading or using this template, you agree to comply with the </w:t>
                            </w:r>
                            <w:hyperlink r:id="rId7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val="en-PK" w:eastAsia="en-PK"/>
                                  <w14:ligatures w14:val="none"/>
                                </w:rPr>
                                <w:t>Terms of Use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 xml:space="preserve">, </w:t>
                            </w:r>
                            <w:hyperlink r:id="rId8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val="en-PK" w:eastAsia="en-PK"/>
                                  <w14:ligatures w14:val="none"/>
                                </w:rPr>
                                <w:t>License Agreement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 xml:space="preserve">, and </w:t>
                            </w:r>
                            <w:hyperlink r:id="rId9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val="en-PK" w:eastAsia="en-PK"/>
                                  <w14:ligatures w14:val="none"/>
                                </w:rPr>
                                <w:t>Disclaimer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 xml:space="preserve"> as stated on </w:t>
                            </w:r>
                            <w:proofErr w:type="spellStart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>WordLayouts</w:t>
                            </w:r>
                            <w:proofErr w:type="spellEnd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val="en-PK" w:eastAsia="en-PK"/>
                                <w14:ligatures w14:val="none"/>
                              </w:rPr>
                              <w:t xml:space="preserve"> website. Unauthorized distribution is strictly prohibited.</w:t>
                            </w:r>
                          </w:p>
                          <w:p w14:paraId="0FD6A979" w14:textId="77777777" w:rsidR="00D93183" w:rsidRDefault="00D93183" w:rsidP="00D9318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AA157" id="Text Box 3" o:spid="_x0000_s1033" type="#_x0000_t202" style="position:absolute;margin-left:0;margin-top:0;width:492.55pt;height:104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" filled="f" stroked="f" strokeweight=".5pt">
                <v:textbox>
                  <w:txbxContent>
                    <w:p w14:paraId="0D76CA50" w14:textId="77777777" w:rsidR="00D93183" w:rsidRDefault="00D93183" w:rsidP="00D93183">
                      <w:pPr>
                        <w:spacing w:line="276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0DB6BE0A" wp14:editId="36A5313E">
                            <wp:extent cx="2215661" cy="443132"/>
                            <wp:effectExtent l="0" t="0" r="0" b="0"/>
                            <wp:docPr id="2140270629" name="Picture 21402706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2475" cy="46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3C0A26" w14:textId="77777777" w:rsidR="00D93183" w:rsidRPr="00B36E82" w:rsidRDefault="00D93183" w:rsidP="00D93183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© </w:t>
                      </w:r>
                      <w:hyperlink r:id="rId10" w:tgtFrame="_blank" w:history="1">
                        <w:proofErr w:type="spellStart"/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WordLayouts</w:t>
                        </w:r>
                        <w:proofErr w:type="spellEnd"/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>. All Rights Reserved.</w:t>
                      </w:r>
                    </w:p>
                    <w:p w14:paraId="175E184B" w14:textId="77777777" w:rsidR="00D93183" w:rsidRPr="00B36E82" w:rsidRDefault="00D93183" w:rsidP="00D93183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By downloading or using this template, you agree to comply with the </w:t>
                      </w:r>
                      <w:hyperlink r:id="rId11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Terms of Use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, </w:t>
                      </w:r>
                      <w:hyperlink r:id="rId12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License Agreement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, and </w:t>
                      </w:r>
                      <w:hyperlink r:id="rId13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Disclaimer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 as stated on </w:t>
                      </w:r>
                      <w:proofErr w:type="spellStart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>WordLayouts</w:t>
                      </w:r>
                      <w:proofErr w:type="spellEnd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 website. Unauthorized distribution is strictly prohibited.</w:t>
                      </w:r>
                    </w:p>
                    <w:p w14:paraId="0FD6A979" w14:textId="77777777" w:rsidR="00D93183" w:rsidRDefault="00D93183" w:rsidP="00D93183"/>
                  </w:txbxContent>
                </v:textbox>
                <w10:wrap anchorx="margin"/>
              </v:shape>
            </w:pict>
          </mc:Fallback>
        </mc:AlternateContent>
      </w:r>
    </w:p>
    <w:sectPr w:rsidR="00C87E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19CB91B-9533-463F-9866-85A7EFBF92BA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elix Titling">
    <w:panose1 w:val="04060505060202020A04"/>
    <w:charset w:val="00"/>
    <w:family w:val="decorative"/>
    <w:pitch w:val="variable"/>
    <w:sig w:usb0="00000003" w:usb1="00000000" w:usb2="00000000" w:usb3="00000000" w:csb0="00000001" w:csb1="00000000"/>
    <w:embedRegular r:id="rId2" w:fontKey="{5A0B1BFA-36A9-44F9-96B1-3DD1AD58CA68}"/>
  </w:font>
  <w:font w:name="Hallowen Inline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3" w:fontKey="{62AD1C18-C7F1-4720-9D03-65B6F870F7AE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E5DDB20E-DAD8-41E9-859C-7AA933AEBF5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7E50"/>
    <w:rsid w:val="00A1249B"/>
    <w:rsid w:val="00C87E50"/>
    <w:rsid w:val="00D9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803C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dlayouts.com/license-agreement/" TargetMode="External"/><Relationship Id="rId13" Type="http://schemas.openxmlformats.org/officeDocument/2006/relationships/hyperlink" Target="https://www.wordlayouts.com/disclaimer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ordlayouts.com/terms-and-conditions/" TargetMode="External"/><Relationship Id="rId12" Type="http://schemas.openxmlformats.org/officeDocument/2006/relationships/hyperlink" Target="https://www.wordlayouts.com/license-agreement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wordlayouts.com/" TargetMode="External"/><Relationship Id="rId11" Type="http://schemas.openxmlformats.org/officeDocument/2006/relationships/hyperlink" Target="https://www.wordlayouts.com/terms-and-conditions/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www.wordlayouts.com/" TargetMode="External"/><Relationship Id="rId4" Type="http://schemas.openxmlformats.org/officeDocument/2006/relationships/image" Target="media/image1.png"/><Relationship Id="rId9" Type="http://schemas.openxmlformats.org/officeDocument/2006/relationships/hyperlink" Target="https://www.wordlayouts.com/disclaimer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Halloween Flyer Template02-11-865d17p5n</Template>
  <TotalTime>1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Halloween Flyer Template02-11-865d17p5n-01</vt:lpstr>
    </vt:vector>
  </TitlesOfParts>
  <Company>WordLayouts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Flyer Template02-11-865d17p5n-01</dc:title>
  <dc:subject/>
  <dc:creator>Rida Sehrish</dc:creator>
  <cp:keywords/>
  <dc:description>©WordLayouts.com</dc:description>
  <cp:lastModifiedBy>1811</cp:lastModifiedBy>
  <cp:revision>2</cp:revision>
  <dcterms:created xsi:type="dcterms:W3CDTF">2023-11-24T06:46:00Z</dcterms:created>
  <dcterms:modified xsi:type="dcterms:W3CDTF">2023-11-24T06:46:00Z</dcterms:modified>
</cp:coreProperties>
</file>